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Northampton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Northampton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Northampton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Northampton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Northampton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Northampton South are estimated to have a score of 1-2 on the PGSI (low-risk gambling), whilst </w:t>
      </w:r>
      <w:r w:rsidRPr="00773DF7">
        <w:rPr>
          <w:rFonts w:ascii="Libre Franklin Light" w:hAnsi="Libre Franklin Light" w:cs="Calibri Light"/>
          <w:b/>
          <w:bCs/>
          <w:color w:val="C45911" w:themeColor="accent2" w:themeShade="BF"/>
        </w:rPr>
        <w:t xml:space="preserve">4.1%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61.3% </w:t>
      </w:r>
      <w:r w:rsidRPr="004747BF">
        <w:rPr>
          <w:rFonts w:ascii="Libre Franklin Light" w:eastAsia="Times New Roman" w:hAnsi="Libre Franklin Light" w:cs="Calibri Light"/>
        </w:rPr>
        <w:t xml:space="preserve">of those respondents classified as PGSI 8+ in Northampton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Northampton South is estimated to be </w:t>
      </w:r>
      <w:r w:rsidRPr="00773DF7">
        <w:rPr>
          <w:rFonts w:ascii="Libre Franklin Light" w:eastAsia="Times New Roman" w:hAnsi="Libre Franklin Light" w:cs="Calibri Light"/>
          <w:b/>
          <w:bCs/>
          <w:color w:val="C45911" w:themeColor="accent2" w:themeShade="BF"/>
        </w:rPr>
        <w:t xml:space="preserve">£1,934,789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Northampton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Northampton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Northampton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Northampton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ampton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Northampton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ampton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Northampton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Northampton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ampton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Northampton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Northampton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Northampton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Northampton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Northampton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Northampton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£1,934,789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Northampton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£31,515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£651,738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£46,688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£13,131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£24,074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£1,167,643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£1,934,789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Northampton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Northampton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Northampton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Northampton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Northampton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Northampton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Northampton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Northampton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Northampton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Northampton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Northampton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Northampton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F8E4D16-5CB7-4029-A658-64124FC31DA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